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Sevenoaks</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Sevenoaks</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Sevenoaks</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Sevenoaks</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Sevenoaks</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Sevenoaks are estimated to have a score of 1-2 on the PGSI (low-risk gambling), whilst </w:t>
      </w:r>
      <w:r w:rsidRPr="00773DF7">
        <w:rPr>
          <w:rFonts w:ascii="Libre Franklin Light" w:hAnsi="Libre Franklin Light" w:cs="Calibri Light"/>
          <w:b/>
          <w:bCs/>
          <w:color w:val="C45911" w:themeColor="accent2" w:themeShade="BF"/>
        </w:rPr>
        <w:t xml:space="preserve">3.0%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52.4% </w:t>
      </w:r>
      <w:r w:rsidRPr="004747BF">
        <w:rPr>
          <w:rFonts w:ascii="Libre Franklin Light" w:eastAsia="Times New Roman" w:hAnsi="Libre Franklin Light" w:cs="Calibri Light"/>
        </w:rPr>
        <w:t xml:space="preserve">of those respondents classified as PGSI 8+ in Sevenoaks</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Sevenoaks is estimated to be </w:t>
      </w:r>
      <w:r w:rsidRPr="00773DF7">
        <w:rPr>
          <w:rFonts w:ascii="Libre Franklin Light" w:eastAsia="Times New Roman" w:hAnsi="Libre Franklin Light" w:cs="Calibri Light"/>
          <w:b/>
          <w:bCs/>
          <w:color w:val="C45911" w:themeColor="accent2" w:themeShade="BF"/>
        </w:rPr>
        <w:t xml:space="preserve">£1,230,189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Sevenoaks</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Sevenoaks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Sevenoaks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Sevenoaks</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evenoaks.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Sevenoaks</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evenoaks.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Sevenoaks</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24.1%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Sevenoaks</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52.4%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evenoaks.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Sevenoaks</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Sevenoaks</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Sevenoaks</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Sevenoaks</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Sevenoaks</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Sevenoaks</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£1,230,189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Sevenoaks</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£20,038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£414,392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£29,686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£8,349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£15,307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£742,417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£1,230,189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Sevenoaks</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Sevenoaks</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Sevenoaks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Sevenoaks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8.7%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Sevenoaks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Sevenoaks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Sevenoaks</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Sevenoaks</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Sevenoaks</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8.7%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Sevenoaks</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Sevenoaks</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Sevenoaks</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16F0FD3-7D0B-4E39-A973-B975A810AC0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